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85AE5" w14:textId="77777777" w:rsidR="006E7340" w:rsidRDefault="006E7340" w:rsidP="006E73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WARDE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0203EF78" w14:textId="77777777" w:rsidR="006E7340" w:rsidRDefault="006E7340" w:rsidP="006E7340">
      <w:pPr>
        <w:pStyle w:val="NoSpacing"/>
        <w:rPr>
          <w:rFonts w:eastAsia="Times New Roman" w:cs="Times New Roman"/>
          <w:szCs w:val="24"/>
        </w:rPr>
      </w:pPr>
    </w:p>
    <w:p w14:paraId="6C066DD6" w14:textId="77777777" w:rsidR="006E7340" w:rsidRDefault="006E7340" w:rsidP="006E7340">
      <w:pPr>
        <w:pStyle w:val="NoSpacing"/>
        <w:rPr>
          <w:rFonts w:eastAsia="Times New Roman" w:cs="Times New Roman"/>
          <w:szCs w:val="24"/>
        </w:rPr>
      </w:pPr>
    </w:p>
    <w:p w14:paraId="4DB0A121" w14:textId="77777777" w:rsidR="006E7340" w:rsidRDefault="006E7340" w:rsidP="006E73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In his Will, 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forgave him the 26s 8d </w:t>
      </w:r>
      <w:proofErr w:type="gramStart"/>
      <w:r>
        <w:rPr>
          <w:rFonts w:eastAsia="Times New Roman" w:cs="Times New Roman"/>
          <w:szCs w:val="24"/>
        </w:rPr>
        <w:t>which</w:t>
      </w:r>
      <w:proofErr w:type="gramEnd"/>
    </w:p>
    <w:p w14:paraId="0C225F9C" w14:textId="77777777" w:rsidR="006E7340" w:rsidRDefault="006E7340" w:rsidP="006E73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he owed to Roger.</w:t>
      </w:r>
    </w:p>
    <w:p w14:paraId="1DBA9760" w14:textId="77777777" w:rsidR="006E7340" w:rsidRDefault="006E7340" w:rsidP="006E73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A4DFE17" w14:textId="77777777" w:rsidR="006E7340" w:rsidRDefault="006E7340" w:rsidP="006E734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3D198562" w14:textId="77777777" w:rsidR="006E7340" w:rsidRDefault="006E7340" w:rsidP="006E7340">
      <w:pPr>
        <w:pStyle w:val="NoSpacing"/>
        <w:rPr>
          <w:rFonts w:eastAsia="Times New Roman" w:cs="Times New Roman"/>
          <w:szCs w:val="24"/>
        </w:rPr>
      </w:pPr>
    </w:p>
    <w:p w14:paraId="171ECFF4" w14:textId="77777777" w:rsidR="006E7340" w:rsidRDefault="006E7340" w:rsidP="006E7340">
      <w:pPr>
        <w:pStyle w:val="NoSpacing"/>
        <w:rPr>
          <w:rFonts w:eastAsia="Times New Roman" w:cs="Times New Roman"/>
          <w:szCs w:val="24"/>
        </w:rPr>
      </w:pPr>
    </w:p>
    <w:p w14:paraId="141C84D5" w14:textId="77777777" w:rsidR="006E7340" w:rsidRDefault="006E7340" w:rsidP="006E73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34A2DC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3C6ED" w14:textId="77777777" w:rsidR="006E7340" w:rsidRDefault="006E7340" w:rsidP="009139A6">
      <w:r>
        <w:separator/>
      </w:r>
    </w:p>
  </w:endnote>
  <w:endnote w:type="continuationSeparator" w:id="0">
    <w:p w14:paraId="7F218A80" w14:textId="77777777" w:rsidR="006E7340" w:rsidRDefault="006E73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CD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738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8C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F086F" w14:textId="77777777" w:rsidR="006E7340" w:rsidRDefault="006E7340" w:rsidP="009139A6">
      <w:r>
        <w:separator/>
      </w:r>
    </w:p>
  </w:footnote>
  <w:footnote w:type="continuationSeparator" w:id="0">
    <w:p w14:paraId="75958292" w14:textId="77777777" w:rsidR="006E7340" w:rsidRDefault="006E73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C55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D5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F0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40"/>
    <w:rsid w:val="000666E0"/>
    <w:rsid w:val="002510B7"/>
    <w:rsid w:val="005C130B"/>
    <w:rsid w:val="006E734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C3AE0"/>
  <w15:chartTrackingRefBased/>
  <w15:docId w15:val="{F6F2D925-CFF4-42E2-B189-15DEAE07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2023-04-26T19:59:00Z</dcterms:created>
  <dcterms:modified xsi:type="dcterms:W3CDTF">2023-04-26T20:00:00Z</dcterms:modified>
</cp:coreProperties>
</file>